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971" w:rsidRPr="00442C7A" w:rsidRDefault="00717971" w:rsidP="00736DFE">
      <w:pPr>
        <w:pStyle w:val="BodyText"/>
        <w:jc w:val="center"/>
        <w:rPr>
          <w:b/>
          <w:color w:val="000000"/>
          <w:sz w:val="24"/>
          <w:szCs w:val="24"/>
        </w:rPr>
      </w:pPr>
      <w:r w:rsidRPr="00442C7A">
        <w:rPr>
          <w:b/>
          <w:color w:val="000000"/>
          <w:sz w:val="24"/>
          <w:szCs w:val="24"/>
        </w:rPr>
        <w:t>5.SINIF PERFORMANS GÖREVLERİ ve PROJE KONULARI ÖRNEK LİSTESİ</w:t>
      </w:r>
    </w:p>
    <w:p w:rsidR="00717971" w:rsidRPr="00442C7A" w:rsidRDefault="00717971" w:rsidP="00736DFE">
      <w:pPr>
        <w:jc w:val="center"/>
        <w:rPr>
          <w:b/>
          <w:color w:val="000000"/>
        </w:rPr>
      </w:pPr>
    </w:p>
    <w:p w:rsidR="00717971" w:rsidRPr="00442C7A" w:rsidRDefault="00717971" w:rsidP="00736DFE">
      <w:pPr>
        <w:jc w:val="center"/>
        <w:rPr>
          <w:b/>
          <w:color w:val="000000"/>
        </w:rPr>
      </w:pPr>
      <w:r w:rsidRPr="00442C7A">
        <w:rPr>
          <w:b/>
          <w:color w:val="000000"/>
        </w:rPr>
        <w:t>PERFORMANS GÖREVİ</w:t>
      </w:r>
    </w:p>
    <w:p w:rsidR="00717971" w:rsidRPr="00442C7A" w:rsidRDefault="00717971" w:rsidP="00736DFE">
      <w:pPr>
        <w:tabs>
          <w:tab w:val="left" w:pos="4508"/>
        </w:tabs>
        <w:rPr>
          <w:b/>
          <w:color w:val="000000"/>
        </w:rPr>
      </w:pPr>
    </w:p>
    <w:p w:rsidR="00717971" w:rsidRPr="00442C7A" w:rsidRDefault="00717971" w:rsidP="00736DFE">
      <w:pPr>
        <w:tabs>
          <w:tab w:val="left" w:pos="4508"/>
        </w:tabs>
        <w:rPr>
          <w:b/>
          <w:color w:val="000000"/>
        </w:rPr>
      </w:pPr>
      <w:r w:rsidRPr="00442C7A">
        <w:rPr>
          <w:b/>
          <w:color w:val="000000"/>
        </w:rPr>
        <w:t>FEN ve TEKNOLOJİ DERSİ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1.Termometre  hakkında bilgi sahibi olalım.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2. Besinler ve Değerleri.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3. Doğal ve işlenmiş maddeler.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4.Bir bilim adamının hayatını araştırma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5.Peri bacaları nasıl oluşmuştur?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6.Doğal kaynaklar niçin dikkatli tüketilmelidir?Bu konuda insanlar nasıl bilinçlendirilebilir?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7.“Çiçekler gece ne yapar?” Yatak odalarında geceleri niçin çiçek bulundurmamalıyız?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8.Farklı şekillerde mum nasıl hazırlanır?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9.Basit elektrik devresi oluşturma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 xml:space="preserve">10.Sizden Newton yada Edison’un hayatı ve buluşları hakkında bilgi toplayıp sunmanız isteniyor. 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11.İnsanların çevreye olan olumsuz etkilerini araştıralım. Çevrenin kirlenmesini önlemek amacıyla bize düşen görevleri arkadaşlarımızla paylaşarak ödevimizi raporlaştıralım.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12.Sizden bir günlük beslenmede almış olduğumuz besinleri ve değerlerini bulmanız istenmektedir.</w:t>
      </w:r>
    </w:p>
    <w:p w:rsidR="00717971" w:rsidRPr="00442C7A" w:rsidRDefault="00717971" w:rsidP="00736DFE">
      <w:pPr>
        <w:pStyle w:val="NormalWeb"/>
        <w:spacing w:before="0" w:beforeAutospacing="0" w:after="0" w:afterAutospacing="0"/>
        <w:ind w:right="300" w:firstLine="0"/>
        <w:rPr>
          <w:b/>
          <w:color w:val="000000"/>
        </w:rPr>
      </w:pPr>
      <w:r w:rsidRPr="00442C7A">
        <w:rPr>
          <w:b/>
          <w:color w:val="000000"/>
        </w:rPr>
        <w:t>13.Yağmur sesi oluşturma(Grup çalışması)</w:t>
      </w:r>
    </w:p>
    <w:p w:rsidR="00717971" w:rsidRPr="00442C7A" w:rsidRDefault="00717971" w:rsidP="00736DFE">
      <w:pPr>
        <w:pStyle w:val="NormalWeb"/>
        <w:spacing w:before="0" w:beforeAutospacing="0" w:after="0" w:afterAutospacing="0"/>
        <w:ind w:right="300" w:firstLine="0"/>
        <w:rPr>
          <w:b/>
          <w:color w:val="000000"/>
        </w:rPr>
      </w:pPr>
    </w:p>
    <w:p w:rsidR="00717971" w:rsidRPr="00442C7A" w:rsidRDefault="00717971" w:rsidP="00736DFE">
      <w:pPr>
        <w:tabs>
          <w:tab w:val="left" w:pos="4508"/>
        </w:tabs>
        <w:rPr>
          <w:b/>
          <w:color w:val="000000"/>
        </w:rPr>
      </w:pPr>
      <w:r w:rsidRPr="00442C7A">
        <w:rPr>
          <w:b/>
          <w:color w:val="000000"/>
        </w:rPr>
        <w:t>TÜRKÇE DERSİ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1.Hoşgörülü Birey.( Sizden hoşgörülü bireyin özelliklerini belirten bir yazı hazırlamanız istenmektedir.)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2. Sizden Atatürk’ün eğitime verdiği önemi araştırmanız isteniyor.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3. Sağlıklı bir çevremiz olması için okulumuzda ne gibi çalışmalar yapabiliriz? Çevre bilincinin gelişmesi için kimlerden,nerelerden yardım alabileceğimiz konusu ile ilgili bir araştırma yapalım.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4.Yakın komşularınızla ilgili fotoğraf albümü oluşturun.Komşularınızı çeşitli özellikleriyle tanıtın.Yakın komşularınızla aranızdaki ilişkileri anlatan bir yazı yazınız.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5.Atatürk öğretmen olsaydı nasıl bir öğretmen olurdu?Atatürk yaşasaydı,çocukların hangi sorunlarını hemen çözerdi?Gelecekte hangi mesleği seçeceğinizi gerekçeleriyle yazınız.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6.Çok sevdiğiniz bir hayvanın özelliklerini araştırınız.Bu hayvanla ilgili değişik resimler bulunuz.Niçin bu hayvanı çok sevdiğinizi anlatan bir yazı yazınız.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7.İçinde dünya,güneş,ay ve bulutun yer aldığı bir masal yazınız.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8.Çocuklar için yararlı bir besin maddesi tasarlayın.Bu ürüne bir paket tasarlayın.Bu ürünün satması için bir reklam senaryosu yazınız.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9.Kutladığımız bayramların isimlerini yazınız.Büyüklerinizle eski bayramlar konulu bir söyleşi yapınız.en çok sevdiğiniz bayram hangisidir?Neden?Bayramda çocuk konulu kısa bir yazı yazınız.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10.İstediğiniz bir hikaye kitabı okuyunuz.Hikayedeki kahramanları yazınız.Yazarı hakkında araştırma yapınız.Hikayenin özetini yazınız.Hikayenin en sevdiğiniz ve en sevmediğiniz yönleri yazınız.Hikayenin ana fikrini yazınız.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11.Sınıf gazetesi oluşturunuz.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12.Öğrenci olarak sorumluluklarınızla ilgili bir tablo oluşturun.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13.Ülkemizin doğal güzelliklerini anlatan bir araştırma yapınız.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14.Türkiye ile ilgili duygu ve düşüncelerinizi anlatan bir kompozisyon çalışması yapınız.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15.İçine hayvan isimlerinin bulunduğu bir bulmaca hazırlayınız.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16.Sınıfımızda mini bir hayvanat bahçesi oluşturun.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17.Dünya konulu bir şiir yazınız.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18.Sağlık ve çevre konulu uyarı levhaları hazırlayınız.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19.Bayramını kutlamak için arkadaşınıza bir tebrik kartı hazırlayınız.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20.Türkiye haritası çiziniz.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21.Türkiye’nin çeşitli illerinden oluşan bir resim sergisi oluşturun.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 xml:space="preserve">22.Türkiye ile ilgili bir şiir yazınız. </w:t>
      </w:r>
    </w:p>
    <w:p w:rsidR="00717971" w:rsidRPr="00442C7A" w:rsidRDefault="00717971" w:rsidP="00736DFE">
      <w:pPr>
        <w:tabs>
          <w:tab w:val="left" w:pos="840"/>
          <w:tab w:val="left" w:pos="3240"/>
        </w:tabs>
        <w:rPr>
          <w:b/>
          <w:color w:val="000000"/>
        </w:rPr>
      </w:pPr>
      <w:r w:rsidRPr="00442C7A">
        <w:rPr>
          <w:b/>
          <w:color w:val="000000"/>
        </w:rPr>
        <w:t>23.Bir hikaye kitabını kendin yeniden yap.(Bir sayfayı ikiye katlayarak 4 sayfa elde</w:t>
      </w:r>
    </w:p>
    <w:p w:rsidR="00717971" w:rsidRPr="00442C7A" w:rsidRDefault="00717971" w:rsidP="00736DFE">
      <w:pPr>
        <w:tabs>
          <w:tab w:val="left" w:pos="840"/>
          <w:tab w:val="left" w:pos="3240"/>
        </w:tabs>
        <w:rPr>
          <w:b/>
          <w:color w:val="000000"/>
        </w:rPr>
      </w:pPr>
      <w:r w:rsidRPr="00442C7A">
        <w:rPr>
          <w:b/>
          <w:color w:val="000000"/>
        </w:rPr>
        <w:t>edilir.Atatürk’ün Hayatı ödevindeki gibi bir düzenleme yapılır.Hikayenin özeti bu sayfalara çıkarılır.Resimleri öğrenci kendisi yapar.)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24.Okul kütüphanesi daha verimli nasıl çalışır?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25.Bir öğrenci olarak günlük hayatta nasıl daha tutumlu ve verimli olabiliriz?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26.Reklamların hayatımızı nasıl etkilediğini göstermek amacıyla grup çalışması yöntemiyle bir drama hazırlayınız.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27.Okullarda yapılan milli bayram kutlamalarının daha ilginç bir hale getirilmesi nasıl mümkün olabilir?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28.Tutumluluk ve tasarrufla ilgili bir şiir yazınız.</w:t>
      </w:r>
    </w:p>
    <w:p w:rsidR="00717971" w:rsidRPr="00442C7A" w:rsidRDefault="00717971" w:rsidP="00736DFE">
      <w:pPr>
        <w:rPr>
          <w:b/>
          <w:bCs/>
          <w:color w:val="000000"/>
        </w:rPr>
      </w:pPr>
      <w:r w:rsidRPr="00442C7A">
        <w:rPr>
          <w:b/>
          <w:color w:val="000000"/>
        </w:rPr>
        <w:t>29.Cumhuriyet kelimesini kullanarak bir akrostiş çalışması yapınız.</w:t>
      </w:r>
      <w:r w:rsidRPr="00442C7A">
        <w:rPr>
          <w:b/>
          <w:bCs/>
          <w:color w:val="000000"/>
        </w:rPr>
        <w:t xml:space="preserve"> 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Akrostiş</w:t>
      </w:r>
      <w:r w:rsidRPr="00442C7A">
        <w:rPr>
          <w:b/>
          <w:bCs/>
          <w:color w:val="000000"/>
        </w:rPr>
        <w:t xml:space="preserve"> (İlkleme)</w:t>
      </w:r>
      <w:r w:rsidRPr="00442C7A">
        <w:rPr>
          <w:b/>
          <w:color w:val="000000"/>
        </w:rPr>
        <w:t>: Bir şiirde dizelerin ilk harflerinin yukarıdan aşağıya doğru sıralandığında anlamlı bir sözcük meydana getirmesidir)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30.Anı nedir ? Atatürk’ün çocuklarla yaşamış olduğu bir anısını yazınız.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31.Atatürk ile ilgili en çok hoşunuza giden bir şiiri seçerek yazınız. Sınıfta arkadaşlarınıza şiir dinletisi olarak sununuz.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32.İstediğiniz bir hikâye kitabı okuyunuz. Hikâye haritasını çıkarın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33.İçinde sağlıklı besinlerin isimlerinin bulunduğu bir bulmaca hazırlayınız.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34.Türkiye ile ilgili en çok hoşunuza giden bir şiiri yazınız ve çalışmanızı resimlerle destekleyiniz.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35.Sağlık ve çevre konulu uyarı levhaları hazırlayınız.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36.Bayramını kutlamak için arkadaşınıza bir tebrik kartı hazırlayınız.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37.Tutumluluk ve tasarrufla ilgili bir şiir yazınız.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38.Mektup yazarken nelere dikkat etmeliyiz? Açıklayınız. Sevdiğiniz birine mektup yazınız.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39.Mektup zarfı üzerinde nasıl yazıldığını açıklayınız.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40.Atatürk’ün eğitime verdiği önemi araştırınız. Araştırmalarınızı yazınız.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41.En az üç tane çizgi film veya hikaye kahramanı belirleyip, bunların karşılaştıkları sorunları ve çözüm metotlarını bulunuz.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42.Çevre konulu ( yaşadığınız yer, toprak, ağaç, orman, bitkiler, hayvanlar, çevre kirliliği ) bir yazı, hikaye, şiir veya anı vb. türünde bir yazı yazınız.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43.Çevremizin daha temiz tutulması için neler yapılması gerekir? Düşüncelerinizi anlatan bir yazı yazınız.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44.ilimizin tarihi ve doğal güzelliklerini anlatan bir araştırma yaparak çalışmanızı resimlerle destekleyin.</w:t>
      </w:r>
    </w:p>
    <w:p w:rsidR="00717971" w:rsidRPr="00442C7A" w:rsidRDefault="00717971" w:rsidP="00736DFE">
      <w:pPr>
        <w:rPr>
          <w:b/>
          <w:color w:val="000000"/>
          <w:u w:val="single"/>
        </w:rPr>
      </w:pPr>
      <w:r w:rsidRPr="00442C7A">
        <w:rPr>
          <w:b/>
          <w:color w:val="000000"/>
        </w:rPr>
        <w:t>45.Sizden Ömer Seyfettin’in hayatı ve eserleri hakkında bilgi toplayıp sunmanız isteniyor.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46.Sizden “Türkiye” konulu şiirler araştırıp bulmanız isteniyor.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47.Sağlıklı bir çevremiz olması için okulumuzda ne gibi çalışmalar yapabiliriz? Çevre bilincinin gelişmesi için kimlerden e nerelerden yardım alabileceğimiz konusu ile ilgili bir araştırma yapalım.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48.Jules Verne’nin hayatı ve Eserlerinden biri.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49.Sanat dallarından birini araştırıyorum.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50.Mektup Yazıyorum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51.Ebru sanatını anlatan bir afiş hazırlama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52.Çizgi film kahramanları kitapçığı hazırlama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53. “Rüzgar eken fırtına biçer.” Atasözünü en az üç sayfadan oluşan bir öykü yazarak açıklayınız.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54.Çevremizde kullanılan deyimler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55.Noktalama işaretleri panosu hazırlama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56.Sizden “Türkiye” konulu şiirler araştırıp bulmanız isteniyor.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57.En sevdiğiniz arkadaşınıza doğum gününde vermek üzere bir oyuncak tasarlayın.Tasarladığınız oyuncağı çizerek gösterin.Arkadaşınıza oyuncağı nasıl kullanacağını anlatın.Oyuncağı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ile oynarken nelere dikkat etmesi gerektiğini açıklayınız.Tasarladığınız oyuncağın özelliklerini yazınız.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58.Türkiye’nin en merak ettiğiniz ili ile ilgili kapsamlı bir araştırma yapınız.Tarihi,turistik yerleri,doğal güzellikleri,geçim kaynakları,eğitim düzeyi,nüfusu vb. Her türlü resim,fotoğraf,yazı,şiirle zenginleştirerek sunumu aktarın.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59.Yakın komşularınızla ilgili fotoğraf albümü oluşturun.Komşularınızı çeşitli özellikleriyle tanıtın.Yakın komşularınızla aranızdaki ilişkileri anlatan bir yazı yazınız.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60.Sağlık ve çevre konulu uyarı levhaları hazırlayınız.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61.Bayramını kutlamak için arkadaşınıza bir tebrik kartı hazırlayınız.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62.Türkiye Haritası çiziniz.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63.Türkiye’nin çeşitli illerinden oluşan bir resim sergisi oluşturun.</w:t>
      </w:r>
    </w:p>
    <w:p w:rsidR="00717971" w:rsidRPr="00442C7A" w:rsidRDefault="00717971" w:rsidP="00736DFE">
      <w:pPr>
        <w:pStyle w:val="NormalWeb"/>
        <w:spacing w:before="0" w:beforeAutospacing="0" w:after="0" w:afterAutospacing="0"/>
        <w:ind w:firstLine="16"/>
        <w:rPr>
          <w:b/>
          <w:color w:val="000000"/>
        </w:rPr>
      </w:pPr>
      <w:r w:rsidRPr="00442C7A">
        <w:rPr>
          <w:b/>
          <w:color w:val="000000"/>
        </w:rPr>
        <w:t>64.Atatürk'ün Türk Milleti'nin çağdaşlaşma ile ilgili sözleri veya Atatürk'ün kadın haklarıyla ilgili söylediği sözleri renkli kartlara yazma</w:t>
      </w:r>
      <w:r w:rsidRPr="00442C7A">
        <w:rPr>
          <w:b/>
          <w:color w:val="000000"/>
        </w:rPr>
        <w:br/>
        <w:t>65.Ülkemizdeki 'Gönüllü Çevreci Kuruluşlar’ın adlarını ve amaçları konusunda araştırma</w:t>
      </w:r>
      <w:r w:rsidRPr="00442C7A">
        <w:rPr>
          <w:b/>
          <w:color w:val="000000"/>
        </w:rPr>
        <w:br/>
        <w:t>66.Gelecekte olmak istedikleri meslekle ilgili bir hikaye yazma</w:t>
      </w:r>
    </w:p>
    <w:p w:rsidR="00717971" w:rsidRPr="00442C7A" w:rsidRDefault="00717971" w:rsidP="00736DFE">
      <w:pPr>
        <w:tabs>
          <w:tab w:val="left" w:pos="4508"/>
        </w:tabs>
        <w:rPr>
          <w:b/>
          <w:color w:val="000000"/>
        </w:rPr>
      </w:pPr>
    </w:p>
    <w:p w:rsidR="00717971" w:rsidRPr="00442C7A" w:rsidRDefault="00717971" w:rsidP="00736DFE">
      <w:pPr>
        <w:tabs>
          <w:tab w:val="left" w:pos="4508"/>
        </w:tabs>
        <w:rPr>
          <w:b/>
          <w:color w:val="000000"/>
        </w:rPr>
      </w:pPr>
    </w:p>
    <w:p w:rsidR="00717971" w:rsidRPr="00442C7A" w:rsidRDefault="00717971" w:rsidP="00736DFE">
      <w:pPr>
        <w:tabs>
          <w:tab w:val="left" w:pos="4508"/>
        </w:tabs>
        <w:rPr>
          <w:b/>
          <w:color w:val="000000"/>
        </w:rPr>
      </w:pPr>
      <w:r w:rsidRPr="00442C7A">
        <w:rPr>
          <w:b/>
          <w:color w:val="000000"/>
        </w:rPr>
        <w:t>SOSYAL BİLGİLER DERSİ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1.Bölgemizi Tanıyalım. (Sizden bölgemizin ekonomik, kültürel, iklim, yeryüzü şekilleri, eğitim, ulaşım ile ilgili araştırma yapmanız istenmektedir.)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2.Okulumuzu nasıl güzelleştiririz?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3.M.Kemal’in 19 Mayıs 1919’dan 29 Ekim 1923’e kadar geçen sürede yaptığı çalışmalar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4.Deprem bilgi posteri hazırlama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5.Üyesi olduğunuz kulübün amaçları ve çalışma alanlarını tanıtma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6.Tüketici olarak nasıl daha bilinçli olabiliriz?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7.Dünya haritası üzerinde gitmek istediğiniz,merak ettiğiniz bir ülke seçerek,bu ülke hakkında ayrıntılı bilgi toplayınız.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8.Cumhuriyet yönetimi ve ülkemize kazandırdıkları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9.Şekerin serüveni . Sizden pancardan elde edilen şekerin nasıl elde edildiğini, üretilme aşamalarını araştırıp sunmanız isteniyor.</w:t>
      </w:r>
    </w:p>
    <w:p w:rsidR="00717971" w:rsidRPr="00442C7A" w:rsidRDefault="00717971" w:rsidP="00736DFE">
      <w:pPr>
        <w:rPr>
          <w:b/>
          <w:color w:val="000000"/>
          <w:u w:val="single"/>
        </w:rPr>
      </w:pPr>
      <w:r w:rsidRPr="00442C7A">
        <w:rPr>
          <w:b/>
          <w:color w:val="000000"/>
        </w:rPr>
        <w:t xml:space="preserve">10.Köyünüzün Düğünleri              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11.Sizden yaşadığınız bölgedeki ekonomik faaliyetleri araştırıp listelemeniz ve grafik kullanarak sunmanız isteniyor.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12.Sizden TBMM’nin Bakanlar Kurulunda hangi bakanlıkların olduğunu araştırmanız ve seçtiğiniz bir bakanlığın hangi görevleri yüklendiğini bulmanız isteniyor.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 xml:space="preserve">13.Sizden hayatınızı kolaylaştıran ve en çok sevdiğiniz günümüz teknolojik araçlarından istediğiniz birini seçip bu buluşu yapan insan hakkında araştırma yapmanız isteniyor.   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14.Atatürk’ün bilim ve teknolojiye verdiği önemi araştırınız.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15.Teknolojik bir ürünü tanıtan broşür hazırlama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16.Dün Nasıldı? Bugün Nasıl?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17.Toplumsal hayattaki temel ihtiyaçların karşılanması için kurumlar ortaya çıkmıştır. Bu kurumların bazıları devlet tarafından, bazıları da gönüllü insanlar tarafından oluşturulmuştur. Çevrenizdeki devlet kurumlarından 5, gönüllü insanların kurdukları kuruluşlardan 5 tanesini araştırmanız isteniyor.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18.Çevremizdeki yazısız kurallar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19.Yozgat’ın tarihi eserleri ve doğal güzellikleri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 xml:space="preserve">20.Ülkemizdeki bakanlıklar 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21.Yerel yönetim birimleri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22.Egemenliğimizin sembolleri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23.TBMM ve görevleri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 xml:space="preserve">24.Dünya haritasından bir ülke belirleyin ve bu ülkenin özellikleri hakkında araştırma 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25.Türkiye’nin tarihi eserleri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 xml:space="preserve">26.Dünyanı tarihi eserleri ( İnsanlığın ortak mirası ) </w:t>
      </w:r>
    </w:p>
    <w:p w:rsidR="00717971" w:rsidRPr="00442C7A" w:rsidRDefault="00717971" w:rsidP="00736DFE">
      <w:pPr>
        <w:ind w:firstLine="16"/>
        <w:rPr>
          <w:b/>
          <w:color w:val="000000"/>
        </w:rPr>
      </w:pPr>
      <w:r w:rsidRPr="00442C7A">
        <w:rPr>
          <w:b/>
          <w:color w:val="000000"/>
        </w:rPr>
        <w:t>27.Yaşamına ilişkin belli başlı olayları kronolojik sıraya koyma</w:t>
      </w:r>
      <w:r w:rsidRPr="00442C7A">
        <w:rPr>
          <w:b/>
          <w:color w:val="000000"/>
        </w:rPr>
        <w:br/>
        <w:t>28.Sözlü tarih yöntemiyle aile tarihi yazma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29.Hava durumu gözlemi ve elde edilen verileri tabloda gösterme</w:t>
      </w:r>
    </w:p>
    <w:p w:rsidR="00717971" w:rsidRPr="00442C7A" w:rsidRDefault="00717971" w:rsidP="00736DFE">
      <w:pPr>
        <w:tabs>
          <w:tab w:val="left" w:pos="4508"/>
        </w:tabs>
        <w:rPr>
          <w:b/>
          <w:color w:val="000000"/>
        </w:rPr>
      </w:pPr>
    </w:p>
    <w:p w:rsidR="00717971" w:rsidRPr="00442C7A" w:rsidRDefault="00717971" w:rsidP="00736DFE">
      <w:pPr>
        <w:tabs>
          <w:tab w:val="left" w:pos="4508"/>
        </w:tabs>
        <w:rPr>
          <w:b/>
          <w:color w:val="000000"/>
        </w:rPr>
      </w:pPr>
      <w:r w:rsidRPr="00442C7A">
        <w:rPr>
          <w:b/>
          <w:color w:val="000000"/>
        </w:rPr>
        <w:t>GÖRSEL SANATLAR DERSİ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1.Geometrik şekillerden yararlanarak ev modeli yapalım.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2.Hayalinizdeki evin resmini çiziniz.</w:t>
      </w:r>
    </w:p>
    <w:p w:rsidR="00717971" w:rsidRPr="00442C7A" w:rsidRDefault="00717971" w:rsidP="00736DFE">
      <w:pPr>
        <w:tabs>
          <w:tab w:val="left" w:pos="840"/>
          <w:tab w:val="left" w:pos="3240"/>
        </w:tabs>
        <w:rPr>
          <w:b/>
          <w:color w:val="000000"/>
        </w:rPr>
      </w:pPr>
      <w:r w:rsidRPr="00442C7A">
        <w:rPr>
          <w:b/>
          <w:color w:val="000000"/>
        </w:rPr>
        <w:t>3.Aile Tablosu.(Bir resim kağıdına ( Resim defterinin bir sayfasına yada A4 kağıda kendinin, annenin, babanın ve kardeşlerinin resmini yap.)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4.Doğal Afetler konulu bir resim çalışması yapınız.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5.Sizden Nasrettin Hoca’nın bir fıkrasını görsel hale dönüştürüp sunmanız isteniyor.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6.Hayalinizdeki evin resmini çiziniz.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7.Doğal Afetler konulu bir resim çalışması yapınız.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8.Sağlığımız konulu resim çalışması yapınız.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9.Nasıl temiz tutmalıyız konulu afiş çalışması yapınız.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10.Çeşitli ülkelerin bayrak resimleri hakkında bir araştırma yaparak çiziniz.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11.Bayramını kutlamak için arkadaşınıza bir tebrik kartı hazırlayınız.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12.Atatürk'ün yaptığı yenilikleri anlatan bir resim çalışması yapalım.</w:t>
      </w:r>
    </w:p>
    <w:p w:rsidR="00717971" w:rsidRPr="00442C7A" w:rsidRDefault="00717971" w:rsidP="00736DFE">
      <w:pPr>
        <w:ind w:firstLine="16"/>
        <w:rPr>
          <w:b/>
          <w:color w:val="000000"/>
        </w:rPr>
      </w:pPr>
      <w:r w:rsidRPr="00442C7A">
        <w:rPr>
          <w:b/>
          <w:color w:val="000000"/>
        </w:rPr>
        <w:t xml:space="preserve">13.Kültürel mirasın korunması konulu afiş çalışması. </w:t>
      </w:r>
    </w:p>
    <w:p w:rsidR="00717971" w:rsidRPr="00442C7A" w:rsidRDefault="00717971" w:rsidP="00736DFE">
      <w:pPr>
        <w:ind w:firstLine="16"/>
        <w:rPr>
          <w:b/>
          <w:color w:val="000000"/>
        </w:rPr>
      </w:pPr>
      <w:r w:rsidRPr="00442C7A">
        <w:rPr>
          <w:b/>
          <w:color w:val="000000"/>
        </w:rPr>
        <w:t xml:space="preserve">14.Çağdaş sanat akımlarının tanıtılması ve örneklendirilmesi. </w:t>
      </w:r>
    </w:p>
    <w:p w:rsidR="00717971" w:rsidRPr="00442C7A" w:rsidRDefault="00717971" w:rsidP="00736DFE">
      <w:pPr>
        <w:ind w:firstLine="16"/>
        <w:rPr>
          <w:b/>
          <w:color w:val="000000"/>
        </w:rPr>
      </w:pPr>
      <w:r w:rsidRPr="00442C7A">
        <w:rPr>
          <w:b/>
          <w:color w:val="000000"/>
        </w:rPr>
        <w:t xml:space="preserve">15.Cumhuriyet dönemi Türk resim sanatının tanıtılması. Çağdaş Türk resmi hakkında bilgi sahibi olunması. </w:t>
      </w:r>
    </w:p>
    <w:p w:rsidR="00717971" w:rsidRPr="00442C7A" w:rsidRDefault="00717971" w:rsidP="00736DFE">
      <w:pPr>
        <w:ind w:firstLine="16"/>
        <w:rPr>
          <w:b/>
          <w:color w:val="000000"/>
        </w:rPr>
      </w:pPr>
      <w:r w:rsidRPr="00442C7A">
        <w:rPr>
          <w:b/>
          <w:color w:val="000000"/>
        </w:rPr>
        <w:t>16.Güzel sanatlar dallarını tanıya bilme.( Seramik, heykel, resim, grafik, bu alanları tanıma, bilgi sahibi olma)</w:t>
      </w:r>
    </w:p>
    <w:p w:rsidR="00717971" w:rsidRPr="00442C7A" w:rsidRDefault="00717971" w:rsidP="00736DFE">
      <w:pPr>
        <w:ind w:firstLine="16"/>
        <w:rPr>
          <w:b/>
          <w:color w:val="000000"/>
        </w:rPr>
      </w:pPr>
      <w:r w:rsidRPr="00442C7A">
        <w:rPr>
          <w:b/>
          <w:color w:val="000000"/>
        </w:rPr>
        <w:t xml:space="preserve">17.Farklı Sanat Dallarını bir arada kullanarak özgün çalışmalar yapmak, heykel, resim, grafik, bu alanlardan iki ya da birkaç alan etkinlikler birleştirerek üç boyutlu özgün işler çıkartabilmek. </w:t>
      </w:r>
    </w:p>
    <w:p w:rsidR="00717971" w:rsidRPr="00442C7A" w:rsidRDefault="00717971" w:rsidP="00736DFE">
      <w:pPr>
        <w:tabs>
          <w:tab w:val="left" w:pos="4508"/>
        </w:tabs>
        <w:rPr>
          <w:b/>
          <w:color w:val="000000"/>
        </w:rPr>
      </w:pPr>
    </w:p>
    <w:p w:rsidR="00717971" w:rsidRPr="00442C7A" w:rsidRDefault="00717971" w:rsidP="00736DFE">
      <w:pPr>
        <w:tabs>
          <w:tab w:val="left" w:pos="4508"/>
        </w:tabs>
        <w:rPr>
          <w:b/>
          <w:color w:val="000000"/>
        </w:rPr>
      </w:pPr>
      <w:r w:rsidRPr="00442C7A">
        <w:rPr>
          <w:b/>
          <w:color w:val="000000"/>
        </w:rPr>
        <w:t>MATEMATİK DERSİ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1.Sınıfımıza perde dikilecektir. (Sizden sınıfımızdaki öğrenci mevcuduna göre her bir öğrenciden ne kadar para toplayacağınızı bulmanız isteniyor.)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2.Bölme konusunu arkadaşlarına öğretmek için bir etkinlik hazırla ve arkadaşlarına sun.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3.Tek ve çift sayıları tanıtıcı bir afiş hazırla.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4.Problem çözebilen ve çözemeyen arkadaşlarınla röportaj yap.Söyleşileri arkadaşlarına sun.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5.Ağırlık,uzunluk,zaman,sıvı ölçme araçlarını tanıtınız.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6.Geometri tahtası yapımı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7.Kesir takımı yapımı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8.Ailesinin 5 yıllık fındık gelirlerini gösteren sütun grafiği hazırlama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9.Matematik öğrenmenin günlük hayattaki önemini araştırınız.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10.Kartondan bir ev inşa ediniz. Bu ev üzerindeki geometrik şekilleri, geniş, dar ve dik açıları, paralel ve dik doğruları gösteriniz.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11.Yap-boz yapalım.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12.Simetrik desenli bir kilim tasarlayalım.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13.Sınıfımıza dikilecek perde için her bir öğrenciden ne kadar para toplayacağımızı bulalım.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14.Evinizin yanındaki bir yolun kenarında bir saat süresince bekleyerek geçen otomobil, traktör, motosiklet vb. verilerini toplayın ve grafikle gösterin.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15.Sınıfınızdaki arkadaşlarınıza ait veli bilgilerini grafik üzerinde gösteriniz.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16.Sınıfınızdaki arkadaşlarınıza ait ağırlık bilgilerini grafik üzerinde gösteriniz.</w:t>
      </w:r>
    </w:p>
    <w:p w:rsidR="00717971" w:rsidRPr="00442C7A" w:rsidRDefault="00717971" w:rsidP="00736DFE">
      <w:pPr>
        <w:tabs>
          <w:tab w:val="left" w:pos="4508"/>
        </w:tabs>
        <w:rPr>
          <w:b/>
          <w:color w:val="000000"/>
        </w:rPr>
      </w:pPr>
      <w:r w:rsidRPr="00442C7A">
        <w:rPr>
          <w:b/>
          <w:color w:val="000000"/>
        </w:rPr>
        <w:t>17.Sınıfınızdaki arkadaşlarınıza ait boy bilgilerini grafik üzerinde gösteriniz.</w:t>
      </w:r>
    </w:p>
    <w:p w:rsidR="00717971" w:rsidRPr="00442C7A" w:rsidRDefault="00717971" w:rsidP="00736DFE">
      <w:pPr>
        <w:tabs>
          <w:tab w:val="left" w:pos="4508"/>
        </w:tabs>
        <w:rPr>
          <w:b/>
          <w:color w:val="000000"/>
        </w:rPr>
      </w:pPr>
      <w:r w:rsidRPr="00442C7A">
        <w:rPr>
          <w:b/>
          <w:color w:val="000000"/>
        </w:rPr>
        <w:t>18.Kartondan bir daire keserek 24 saate bölünüz. Bir günümüzün planını (çalışma, dinlenme, oyun, beslenme, uyku vb.) daire üzerinde dilimleyerek gösteriniz.</w:t>
      </w:r>
    </w:p>
    <w:p w:rsidR="00717971" w:rsidRPr="00442C7A" w:rsidRDefault="00717971" w:rsidP="00736DFE">
      <w:pPr>
        <w:tabs>
          <w:tab w:val="left" w:pos="4508"/>
        </w:tabs>
        <w:rPr>
          <w:b/>
          <w:color w:val="000000"/>
        </w:rPr>
      </w:pPr>
      <w:r w:rsidRPr="00442C7A">
        <w:rPr>
          <w:b/>
          <w:color w:val="000000"/>
        </w:rPr>
        <w:t>19.Kartondan bir saat yaparak arkadaşlarımıza saat okumayı öğretelim.</w:t>
      </w:r>
    </w:p>
    <w:p w:rsidR="00717971" w:rsidRPr="00442C7A" w:rsidRDefault="00717971" w:rsidP="00736DFE">
      <w:pPr>
        <w:tabs>
          <w:tab w:val="left" w:pos="4508"/>
        </w:tabs>
        <w:rPr>
          <w:b/>
          <w:color w:val="000000"/>
        </w:rPr>
      </w:pPr>
      <w:r w:rsidRPr="00442C7A">
        <w:rPr>
          <w:b/>
          <w:color w:val="000000"/>
        </w:rPr>
        <w:t>20.Roma rakamları ve 100'e kadar sayıların roma rakamlarıyla yazılışını gösteriniz.</w:t>
      </w:r>
    </w:p>
    <w:p w:rsidR="00717971" w:rsidRPr="00442C7A" w:rsidRDefault="00717971" w:rsidP="00736DFE">
      <w:pPr>
        <w:tabs>
          <w:tab w:val="left" w:pos="4508"/>
        </w:tabs>
        <w:rPr>
          <w:b/>
          <w:color w:val="000000"/>
        </w:rPr>
      </w:pPr>
      <w:r w:rsidRPr="00442C7A">
        <w:rPr>
          <w:b/>
          <w:color w:val="000000"/>
        </w:rPr>
        <w:t>21.Arkadaşlarınız için doğal sayıların okunması ve çözümlenmesi ile ilgili alıştırma soruları hazırlayınız.</w:t>
      </w:r>
    </w:p>
    <w:p w:rsidR="00717971" w:rsidRPr="00442C7A" w:rsidRDefault="00717971" w:rsidP="00736DFE">
      <w:pPr>
        <w:tabs>
          <w:tab w:val="left" w:pos="4508"/>
        </w:tabs>
        <w:rPr>
          <w:b/>
          <w:color w:val="000000"/>
        </w:rPr>
      </w:pPr>
      <w:r w:rsidRPr="00442C7A">
        <w:rPr>
          <w:b/>
          <w:color w:val="000000"/>
        </w:rPr>
        <w:t>22.Doğal sayılarla toplama, çıkarma, çarpma, bölme işlemlerinden birini veya bir kaçını içeren problemler yazarak, çözüm basamaklarını gösteriniz ve işlemi yapınız.</w:t>
      </w:r>
    </w:p>
    <w:p w:rsidR="00717971" w:rsidRPr="00442C7A" w:rsidRDefault="00717971" w:rsidP="00736DFE">
      <w:pPr>
        <w:tabs>
          <w:tab w:val="left" w:pos="4508"/>
        </w:tabs>
        <w:rPr>
          <w:b/>
          <w:color w:val="000000"/>
        </w:rPr>
      </w:pPr>
      <w:r w:rsidRPr="00442C7A">
        <w:rPr>
          <w:b/>
          <w:color w:val="000000"/>
        </w:rPr>
        <w:t>23.Beyaz bir karton üzerine çubuk makarna kullanarak açı çeşitlerini yapıştırınız. Üzerine özelliklerini yazınız.</w:t>
      </w:r>
    </w:p>
    <w:p w:rsidR="00717971" w:rsidRPr="00442C7A" w:rsidRDefault="00717971" w:rsidP="00736DFE">
      <w:pPr>
        <w:tabs>
          <w:tab w:val="left" w:pos="4508"/>
        </w:tabs>
        <w:rPr>
          <w:b/>
          <w:color w:val="000000"/>
        </w:rPr>
      </w:pPr>
      <w:r w:rsidRPr="00442C7A">
        <w:rPr>
          <w:b/>
          <w:color w:val="000000"/>
        </w:rPr>
        <w:t>24.Doğru, doğru parçası ve ışını tanımlayan bir model tasarlayınız.</w:t>
      </w:r>
    </w:p>
    <w:p w:rsidR="00717971" w:rsidRPr="00442C7A" w:rsidRDefault="00717971" w:rsidP="00736DFE">
      <w:pPr>
        <w:tabs>
          <w:tab w:val="left" w:pos="4508"/>
        </w:tabs>
        <w:rPr>
          <w:b/>
          <w:color w:val="000000"/>
        </w:rPr>
      </w:pPr>
      <w:r w:rsidRPr="00442C7A">
        <w:rPr>
          <w:b/>
          <w:color w:val="000000"/>
        </w:rPr>
        <w:t>25.Farklı renklerde kartonlar kullanarak birlik, onluk ve yüzlük sayı blokları yapınız.</w:t>
      </w:r>
    </w:p>
    <w:p w:rsidR="00717971" w:rsidRPr="00442C7A" w:rsidRDefault="00717971" w:rsidP="00736DFE">
      <w:pPr>
        <w:tabs>
          <w:tab w:val="left" w:pos="4508"/>
        </w:tabs>
        <w:rPr>
          <w:b/>
          <w:color w:val="000000"/>
        </w:rPr>
      </w:pPr>
      <w:r w:rsidRPr="00442C7A">
        <w:rPr>
          <w:b/>
          <w:color w:val="000000"/>
        </w:rPr>
        <w:t>26.50x70 cm boyutlarındaki beyaz kartona farklı renklerdeki kartonlarla öğrendiğimiz geometrik şekilleri kesip yapıştırınız ve altlarına özelliklerini yazınız.</w:t>
      </w:r>
    </w:p>
    <w:p w:rsidR="00717971" w:rsidRPr="00442C7A" w:rsidRDefault="00717971" w:rsidP="00736DFE">
      <w:pPr>
        <w:tabs>
          <w:tab w:val="left" w:pos="4508"/>
        </w:tabs>
        <w:rPr>
          <w:b/>
          <w:color w:val="000000"/>
        </w:rPr>
      </w:pPr>
      <w:r w:rsidRPr="00442C7A">
        <w:rPr>
          <w:b/>
          <w:color w:val="000000"/>
        </w:rPr>
        <w:t>27.Karton kullanarak küp, kare prizma ve dikdörtgenler prizması yapınız. Bunların yüzey, kenar, köşe ve ayrıtlarını gösteriniz.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28.Ailenizdeki bireylerin boylarını ölçerek büyükten küçüğe doğru sıralayınız.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29.Ailenizdeki bireylerin ağırlıklarını ölçerek küçükten büyüğe doğru sıralayınız.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30.Paralarımızı ve özelliklerini anlatan resimli bir levha hazırlayınız.</w:t>
      </w:r>
    </w:p>
    <w:p w:rsidR="00717971" w:rsidRPr="00442C7A" w:rsidRDefault="00717971" w:rsidP="00736DFE">
      <w:pPr>
        <w:tabs>
          <w:tab w:val="left" w:pos="4508"/>
        </w:tabs>
        <w:rPr>
          <w:b/>
          <w:color w:val="000000"/>
        </w:rPr>
      </w:pPr>
      <w:r w:rsidRPr="00442C7A">
        <w:rPr>
          <w:b/>
          <w:color w:val="000000"/>
        </w:rPr>
        <w:t>31.Sınıfımızın çevresini ölçelim.</w:t>
      </w:r>
    </w:p>
    <w:p w:rsidR="00717971" w:rsidRPr="00442C7A" w:rsidRDefault="00717971" w:rsidP="00736DFE">
      <w:pPr>
        <w:rPr>
          <w:b/>
          <w:color w:val="000000"/>
          <w:u w:val="single"/>
        </w:rPr>
      </w:pPr>
      <w:r w:rsidRPr="00442C7A">
        <w:rPr>
          <w:b/>
          <w:color w:val="000000"/>
        </w:rPr>
        <w:t>32.Sizden sınıfımızla ilgili mevcut, ağırlık ve boy grafiklerini hazırlamanız isteniyor.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33.Okulunuza bir basketbol sahası yapılacaktır. Sizden bunun için bir maliyet çıkarmanız isteniyor. Maliyeti çıkarırken şunları düşünmeniz işinizi kolaylaştırabilir.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34.Geometrik şekilleri tanıtıcı bir afiş hazırla.Arkadaşlarına sun ve sınıfta sergile.</w:t>
      </w:r>
    </w:p>
    <w:p w:rsidR="00717971" w:rsidRPr="00442C7A" w:rsidRDefault="00717971" w:rsidP="00736DFE">
      <w:pPr>
        <w:pStyle w:val="NormalWeb"/>
        <w:spacing w:before="0" w:beforeAutospacing="0" w:after="0" w:afterAutospacing="0"/>
        <w:ind w:firstLine="16"/>
        <w:rPr>
          <w:b/>
          <w:color w:val="000000"/>
        </w:rPr>
      </w:pPr>
      <w:r w:rsidRPr="00442C7A">
        <w:rPr>
          <w:b/>
          <w:color w:val="000000"/>
        </w:rPr>
        <w:t>35.Binaların dış kapılarını gözlemleyerek bunların şeklini ve üzerlerindeki süslemelerde kullanılan geometrik şekilleri belirleme</w:t>
      </w:r>
      <w:r w:rsidRPr="00442C7A">
        <w:rPr>
          <w:b/>
          <w:color w:val="000000"/>
        </w:rPr>
        <w:br/>
        <w:t>36.Bulmaca hazırlama</w:t>
      </w:r>
      <w:r w:rsidRPr="00442C7A">
        <w:rPr>
          <w:b/>
          <w:color w:val="000000"/>
        </w:rPr>
        <w:br/>
        <w:t>37.Geometri tahtası yapımı</w:t>
      </w:r>
    </w:p>
    <w:p w:rsidR="00717971" w:rsidRPr="00442C7A" w:rsidRDefault="00717971" w:rsidP="00736DFE">
      <w:pPr>
        <w:ind w:firstLine="16"/>
        <w:rPr>
          <w:b/>
          <w:color w:val="000000"/>
        </w:rPr>
      </w:pPr>
      <w:r w:rsidRPr="00442C7A">
        <w:rPr>
          <w:b/>
          <w:color w:val="000000"/>
        </w:rPr>
        <w:t>38.Kesir takımı yapımı</w:t>
      </w:r>
    </w:p>
    <w:p w:rsidR="00717971" w:rsidRPr="00442C7A" w:rsidRDefault="00717971" w:rsidP="00736DFE">
      <w:pPr>
        <w:pStyle w:val="NormalWeb"/>
        <w:spacing w:before="0" w:beforeAutospacing="0" w:after="0" w:afterAutospacing="0"/>
        <w:ind w:right="300" w:firstLine="0"/>
        <w:rPr>
          <w:b/>
          <w:color w:val="000000"/>
        </w:rPr>
      </w:pPr>
      <w:r w:rsidRPr="00442C7A">
        <w:rPr>
          <w:b/>
          <w:color w:val="000000"/>
        </w:rPr>
        <w:t>39.Ailesinin 5 yıllık maaş gelirlerini gösteren sütun grafiği hazırlama</w:t>
      </w:r>
    </w:p>
    <w:p w:rsidR="00717971" w:rsidRPr="00442C7A" w:rsidRDefault="00717971" w:rsidP="00736DFE">
      <w:pPr>
        <w:pStyle w:val="NormalWeb"/>
        <w:spacing w:before="0" w:beforeAutospacing="0" w:after="0" w:afterAutospacing="0"/>
        <w:ind w:right="300" w:firstLine="0"/>
        <w:rPr>
          <w:b/>
          <w:color w:val="000000"/>
        </w:rPr>
      </w:pPr>
    </w:p>
    <w:p w:rsidR="00717971" w:rsidRPr="00442C7A" w:rsidRDefault="00717971" w:rsidP="00736DFE">
      <w:pPr>
        <w:rPr>
          <w:b/>
          <w:color w:val="000000"/>
        </w:rPr>
      </w:pPr>
    </w:p>
    <w:p w:rsidR="00717971" w:rsidRPr="00442C7A" w:rsidRDefault="00717971" w:rsidP="00736DFE">
      <w:pPr>
        <w:jc w:val="center"/>
        <w:rPr>
          <w:b/>
          <w:color w:val="000000"/>
        </w:rPr>
      </w:pPr>
      <w:r w:rsidRPr="00442C7A">
        <w:rPr>
          <w:b/>
          <w:color w:val="000000"/>
        </w:rPr>
        <w:t>PROJE ÖDEVİ KONULARI</w:t>
      </w:r>
    </w:p>
    <w:p w:rsidR="00717971" w:rsidRPr="00442C7A" w:rsidRDefault="00717971" w:rsidP="00736DFE">
      <w:pPr>
        <w:tabs>
          <w:tab w:val="left" w:pos="4508"/>
        </w:tabs>
        <w:rPr>
          <w:b/>
          <w:color w:val="000000"/>
        </w:rPr>
      </w:pPr>
      <w:r w:rsidRPr="00442C7A">
        <w:rPr>
          <w:b/>
          <w:color w:val="000000"/>
        </w:rPr>
        <w:t>FEN ve TEKNOLOJİ DERSİ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1.Enerji Kaynaklarının Kullanımı.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2.Elektrik hangi yollarla üretilir? Elektriğin,santrallerden ve barajlardan evimize geliş öyküsü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3.Çağımızın en önemli hastalığı olan “kanser” hastalığına neden olan etkenler ve korunma yolları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4.Okulumuz ve yakın çevresinin krokisini değişik materyaller kullanarak hazırlayınız.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5.Yaşadığımız yerin tarihi,kültürel özellikleri,gelenek göreneklerini,oyun,müzik ve yemeklerini konu alan proje çalışması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6.Küresel ısınmanın sebepleri,sonuçları,alınacak önlemleri içeren bir rapor ve poster hazırlanması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7.Yaprak koleksiyonu hazırlama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8.Termometreyle Kayseri ilinin 2 aylık hava durumunun ölçülerek çizgi grafiği oluşturulması ve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yorumlanıp rapor hazırlanması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9.Kırsal alanlara geziler düzenleyerek  çeşitli bitkilerin fotoğraflarının çekilmesi,poster hazırlanması ve konuda bilgilendirici rapor hazırlanması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10.İcat edilmek istenen teknolojik bir cihazın makedinin yapılması ve çalışma prensibinin raporla gösterilmesi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11.Ay,Dünya  ve güneşin hareketini baz alan maket oluşturulması ve bu konuyla ilgili bilgilendirici bir rapor hazırlanması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12.Pil,iki ampül ve anahtardan oluşan bir elektrik devresi düzeneğinin oluşturulması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13.Saydam.yarısaydam ve saydam olmayan maddeleri konu eden bir maket oluşturma ve yorumlama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14.Sigara ve alkolün zararlarını anlatan  çalışma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15.Termometre yapımı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 xml:space="preserve">16.14 günlük ay gözlem raporu 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 xml:space="preserve">17.Paraşüt yapımı 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18.Güneş saati yapımı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19.Dünya Güneş ve Ay’ın hareketini gösteren model hazırlama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20.Ses Kirliliğini önleyen bir proje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21.Masa lambası yapımı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 xml:space="preserve">22.Bilime emeği geçen bir bilim adamının yaşamını araştır. (Edison, Newton) </w:t>
      </w:r>
    </w:p>
    <w:p w:rsidR="00717971" w:rsidRPr="00442C7A" w:rsidRDefault="00717971" w:rsidP="00736DFE">
      <w:pPr>
        <w:pStyle w:val="NormalWeb"/>
        <w:spacing w:before="0" w:beforeAutospacing="0" w:after="0" w:afterAutospacing="0"/>
        <w:ind w:firstLine="16"/>
        <w:rPr>
          <w:b/>
          <w:color w:val="000000"/>
        </w:rPr>
      </w:pPr>
      <w:r w:rsidRPr="00442C7A">
        <w:rPr>
          <w:b/>
          <w:color w:val="000000"/>
        </w:rPr>
        <w:t>23.İskelet Modeli(grup)</w:t>
      </w:r>
      <w:r w:rsidRPr="00442C7A">
        <w:rPr>
          <w:b/>
          <w:color w:val="000000"/>
        </w:rPr>
        <w:br/>
        <w:t>24.Mum Yapımı(grup)</w:t>
      </w:r>
      <w:r w:rsidRPr="00442C7A">
        <w:rPr>
          <w:b/>
          <w:color w:val="000000"/>
        </w:rPr>
        <w:br/>
        <w:t>25.Bir İçecek Yapımı</w:t>
      </w:r>
      <w:r w:rsidRPr="00442C7A">
        <w:rPr>
          <w:b/>
          <w:color w:val="000000"/>
        </w:rPr>
        <w:br/>
        <w:t>26.Oyun evini aydınlatma</w:t>
      </w:r>
      <w:r w:rsidRPr="00442C7A">
        <w:rPr>
          <w:b/>
          <w:color w:val="000000"/>
        </w:rPr>
        <w:br/>
        <w:t>27.Elektrik hangi yollarla üretilir? Elektriğin,santrallerden ve barajlardan evimize geliş öyküsü</w:t>
      </w:r>
    </w:p>
    <w:p w:rsidR="00717971" w:rsidRPr="00442C7A" w:rsidRDefault="00717971" w:rsidP="00736DFE">
      <w:pPr>
        <w:ind w:firstLine="16"/>
        <w:rPr>
          <w:b/>
          <w:color w:val="000000"/>
        </w:rPr>
      </w:pPr>
      <w:r w:rsidRPr="00442C7A">
        <w:rPr>
          <w:b/>
          <w:color w:val="000000"/>
        </w:rPr>
        <w:t>28.Sigara ve alkolün zararlarını anlatan çalışma</w:t>
      </w:r>
    </w:p>
    <w:p w:rsidR="00717971" w:rsidRPr="00442C7A" w:rsidRDefault="00717971" w:rsidP="00736DFE">
      <w:pPr>
        <w:tabs>
          <w:tab w:val="left" w:pos="4508"/>
        </w:tabs>
        <w:rPr>
          <w:b/>
          <w:color w:val="000000"/>
        </w:rPr>
      </w:pPr>
      <w:r w:rsidRPr="00442C7A">
        <w:rPr>
          <w:b/>
          <w:color w:val="000000"/>
        </w:rPr>
        <w:t>TÜRKÇE DERSİ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1.Şiirlerle Türkiye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2.Ben yazar oldum. (Masal yazıyorum.)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3.Belli bir konu ile ilgili 10 tane şiir.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4.En sevdiğiniz arkadaşınıza doğum gününde vermek üzere bir oyuncak tasarlayın.Tasarladığınız oyuncağı çizerek gösterin.Arkadaşınıza oyuncağı nasıl kullanacağını anlatın.Oyuncağı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ile oynarken nelere dikkat etmesi gerektiğini açıklayınız.Tasarladığınız oyuncağın özelliklerini yazınız.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5.Türkiye’nin en merak ettiğiniz ili ile ilgili kapsamlı bir araştırma yapınız.Tarihi,turistik yerleri,doğal güzellikleri,geçim kaynakları,eğitim düzeyi,nüfusu vb. Her türlü resim,fotoğraf,yazı,şiirle zenginleştirerek sunumu aktarın.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6.Şiirlerle Türkiye(Türkiye’yi anlatan şiirler bulma ve yazma. Bulunan şiirlerin Türkiye’nin hangi özelliğini anlattığını tespit etme. )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7.Yöremizde anlatılan efsanelerin araştırılması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8.Günlük tutulması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9.Zihinde tasarladığımız bir hikayeyi karikatürüze etme.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10.Zihninden hikaye yazma…..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11.Atatürk gülümsüyor neden?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12.Şiirlerle Türkiye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13.Cam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14.Günlük yaşamda teknoloji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15.Rüyalarımız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16.Su Hayattır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17.Çocuk dergisi hazırlama</w:t>
      </w:r>
    </w:p>
    <w:p w:rsidR="00717971" w:rsidRPr="00442C7A" w:rsidRDefault="00717971" w:rsidP="00736DFE">
      <w:pPr>
        <w:pStyle w:val="NormalWeb"/>
        <w:spacing w:before="0" w:beforeAutospacing="0" w:after="0" w:afterAutospacing="0"/>
        <w:ind w:firstLine="16"/>
        <w:rPr>
          <w:b/>
          <w:color w:val="000000"/>
        </w:rPr>
      </w:pPr>
      <w:r w:rsidRPr="00442C7A">
        <w:rPr>
          <w:b/>
          <w:color w:val="000000"/>
        </w:rPr>
        <w:t>18.“Karagöz Hacivat” Kimdir? Gölge Oyunu Nasıl Oynanır?” Konusunda araştırma.Araştırmaları bir rapor haline getirerek grupça Hacivat Karagöz kuklası yaparak bir gölge oyunu yazıp sınıfta oynama</w:t>
      </w:r>
    </w:p>
    <w:p w:rsidR="00717971" w:rsidRPr="00442C7A" w:rsidRDefault="00717971" w:rsidP="00736DFE">
      <w:pPr>
        <w:ind w:firstLine="16"/>
        <w:rPr>
          <w:b/>
          <w:color w:val="000000"/>
        </w:rPr>
      </w:pPr>
      <w:r w:rsidRPr="00442C7A">
        <w:rPr>
          <w:b/>
          <w:color w:val="000000"/>
        </w:rPr>
        <w:t>19.Drama çalışması ( Kurtuluş Savaşı yıllarında olduğunuzu düşününüz.Yaşadığınız yerdeki halkı,Mustafa Kemal ve arkadaşlarının yanında,Milli Mücadeleye katkıda bulunmaya ikna etmek için bir toplantı düzenlediğinizi farz ediniz.Grup çalışması ile bu toplantıyla ilgili bir drama hazırlayınız)</w:t>
      </w:r>
    </w:p>
    <w:p w:rsidR="00717971" w:rsidRPr="00442C7A" w:rsidRDefault="00717971" w:rsidP="00736DFE">
      <w:pPr>
        <w:ind w:firstLine="16"/>
        <w:rPr>
          <w:b/>
          <w:color w:val="000000"/>
        </w:rPr>
      </w:pPr>
      <w:r w:rsidRPr="00442C7A">
        <w:rPr>
          <w:b/>
          <w:color w:val="000000"/>
        </w:rPr>
        <w:t>20.Hikaye yazma çalışması</w:t>
      </w:r>
    </w:p>
    <w:p w:rsidR="00717971" w:rsidRPr="00442C7A" w:rsidRDefault="00717971" w:rsidP="00736DFE">
      <w:pPr>
        <w:tabs>
          <w:tab w:val="left" w:pos="4508"/>
        </w:tabs>
        <w:rPr>
          <w:b/>
          <w:color w:val="000000"/>
        </w:rPr>
      </w:pPr>
      <w:r w:rsidRPr="00442C7A">
        <w:rPr>
          <w:b/>
          <w:color w:val="000000"/>
        </w:rPr>
        <w:t>MATEMATİK DERSİ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1.Geometrik şekillerle hayalimdeki köy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2.10 tane 4 işlem içeren 4 basamaklı ve 3 basamaklı sayılar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3.Takvim Yapımı. (Sizden miladi bir takvim yapmanız  istenmektedir.)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4.Geometrik şekilleri tanıtıcı bir afiş hazırla.Arkadaşlarına sun ve sınıfta sergile.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5.Çarpma konusunu öğrencilerine öğretmek amacıyla çeşitli etkinlikler hazırla.Öğretmen edasıyla arkadaşlarına anlat.</w:t>
      </w:r>
    </w:p>
    <w:p w:rsidR="00717971" w:rsidRPr="00442C7A" w:rsidRDefault="00717971" w:rsidP="00736DFE">
      <w:pPr>
        <w:rPr>
          <w:rStyle w:val="Stil14nk"/>
          <w:b/>
          <w:bCs/>
          <w:color w:val="000000"/>
          <w:sz w:val="24"/>
        </w:rPr>
      </w:pPr>
      <w:r w:rsidRPr="00442C7A">
        <w:rPr>
          <w:b/>
          <w:color w:val="000000"/>
        </w:rPr>
        <w:t>6.</w:t>
      </w:r>
      <w:r w:rsidRPr="00442C7A">
        <w:rPr>
          <w:rStyle w:val="Stil14nk"/>
          <w:b/>
          <w:color w:val="000000"/>
          <w:sz w:val="24"/>
        </w:rPr>
        <w:t>Sınıfımızın tabanını marley veya fayansla döşeyeceksiniz.Ne renk ve boyutta, hangi şekilde (kare,dikdörtgen),nasıl bir örüntüyle döşeyeceksiniz?Kaç tane döşeme malzemesi gerekir?</w:t>
      </w:r>
    </w:p>
    <w:p w:rsidR="00717971" w:rsidRPr="00442C7A" w:rsidRDefault="00717971" w:rsidP="00736DFE">
      <w:pPr>
        <w:rPr>
          <w:rStyle w:val="Stil14nk"/>
          <w:b/>
          <w:bCs/>
          <w:color w:val="000000"/>
          <w:sz w:val="24"/>
        </w:rPr>
      </w:pPr>
      <w:r w:rsidRPr="00442C7A">
        <w:rPr>
          <w:rStyle w:val="Stil14nk"/>
          <w:b/>
          <w:color w:val="000000"/>
          <w:sz w:val="24"/>
        </w:rPr>
        <w:t>Hangi renkler hangi örüntüyle döşenecek?Kaç Yeni Türk Lirasına mal olur?</w:t>
      </w:r>
    </w:p>
    <w:p w:rsidR="00717971" w:rsidRPr="00442C7A" w:rsidRDefault="00717971" w:rsidP="00736DFE">
      <w:pPr>
        <w:rPr>
          <w:rStyle w:val="Stil14nk"/>
          <w:b/>
          <w:bCs/>
          <w:color w:val="000000"/>
          <w:sz w:val="24"/>
        </w:rPr>
      </w:pPr>
      <w:r w:rsidRPr="00442C7A">
        <w:rPr>
          <w:b/>
          <w:color w:val="000000"/>
        </w:rPr>
        <w:t>7.</w:t>
      </w:r>
      <w:r w:rsidRPr="00442C7A">
        <w:rPr>
          <w:rStyle w:val="Stil14nk"/>
          <w:b/>
          <w:color w:val="000000"/>
          <w:sz w:val="24"/>
        </w:rPr>
        <w:t>Farklı geometrik cisimler ve nesneler kullanarak hayalinizdeki evin tasarımını 3 boyutlu olarak yapınız.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8.Oturduğumuz ev etrafımızda bulunan sokak,bahçe,komşular vb…. konu edinen maket tasarımı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9.Sınıfımızda buluna 40 kişiyle diş fırçalama,günlük ders çalışma,oyun oynama saati,vb….. konularda anket yapma…Sonuçlarının tabloyla gösterilip yorumlanması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10.Yozgat devlet hastahanesinde çalışan doktor,hemşire,memurlarla 10 başlıklı en az iki seçenekli anket hazırlanması ve anket sonuçlarının tabloyla gösterilmesi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11.Cihanpaşa İlköğretimi okulunda bulunan tüm sınıflardaki kız-erkek öğrenci sayılarının tüm okulla karşılaştırılarak yüzdelik ifadeyle gösterilmesi,sonuçların rapor halinde yorumlanması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12.Evimizin odalarınıda içeren krokinin çizilmesi,her bir odanın alanının hesaplanması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13.Sınıfımıza perde dikilecektir…..Herbir öğrencinin vermesi gereken paraları bulunuz?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14.PTT teşkilatında çalışan işçilerin yaş ortalamasının bulunması,kadın erkek dağılımının  sutün grafiğiyle gösterilmesi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15.Cihanpaşa ilköğretim okulu öğretmenleriyle 10 başlık altında en az iki seçenekli anket hazırlanması,ve sonuçların tabloyla gösterilmesi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16.Esnaf ve Sanatkarlar derneğine gidilerek ilçemizde bulunan esnaf grublarının sayısının öğrenilmesi,toplam sayılara göre yüzdelik  ve sutun grafiğiyle gösterilmesi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17.Matematik dergisi çıkarıyoruz (Grup)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18.Meslek Gruplarını Tanıyalım.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19.Maketimizi yapıyoruz. ( mahalle maketi)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20.Boşa akan sularımız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21.Abaküs yapımı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22.Uçurtma yapalım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23.Basketbol sahası yapımı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24.Çizgi grafiği (Grup)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25.Ünlü matematikçi Gauss ‘un yaşamının araştırılması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26.Geometrik şekilleri tanıtıcı bir afiş hazırla.Arkadaşlarına sun ve sınıfta sergile.</w:t>
      </w:r>
    </w:p>
    <w:p w:rsidR="00717971" w:rsidRPr="00442C7A" w:rsidRDefault="00717971" w:rsidP="00736DFE">
      <w:pPr>
        <w:pStyle w:val="NormalWeb"/>
        <w:spacing w:before="0" w:beforeAutospacing="0" w:after="0" w:afterAutospacing="0"/>
        <w:ind w:firstLine="16"/>
        <w:rPr>
          <w:b/>
          <w:color w:val="000000"/>
        </w:rPr>
      </w:pPr>
      <w:r w:rsidRPr="00442C7A">
        <w:rPr>
          <w:b/>
          <w:color w:val="000000"/>
        </w:rPr>
        <w:t>27.Kartondan maket yapma</w:t>
      </w:r>
      <w:r w:rsidRPr="00442C7A">
        <w:rPr>
          <w:b/>
          <w:color w:val="000000"/>
        </w:rPr>
        <w:br/>
        <w:t>28.Sıvı ölçü birimleri ile tartmada kullanılan ölçü birimlerinin araştırılması</w:t>
      </w:r>
      <w:r w:rsidRPr="00442C7A">
        <w:rPr>
          <w:b/>
          <w:color w:val="000000"/>
        </w:rPr>
        <w:br/>
        <w:t>29.Matematik araç-gereçleri hazırlama</w:t>
      </w:r>
      <w:r w:rsidRPr="00442C7A">
        <w:rPr>
          <w:b/>
          <w:color w:val="000000"/>
        </w:rPr>
        <w:br/>
        <w:t>a.Geometrik cisimler</w:t>
      </w:r>
      <w:r w:rsidRPr="00442C7A">
        <w:rPr>
          <w:b/>
          <w:color w:val="000000"/>
        </w:rPr>
        <w:br/>
        <w:t>b.Pascal üçgeni şeması</w:t>
      </w:r>
      <w:r w:rsidRPr="00442C7A">
        <w:rPr>
          <w:b/>
          <w:color w:val="000000"/>
        </w:rPr>
        <w:br/>
        <w:t>c.Geometri masası</w:t>
      </w:r>
      <w:r w:rsidRPr="00442C7A">
        <w:rPr>
          <w:b/>
          <w:color w:val="000000"/>
        </w:rPr>
        <w:br/>
        <w:t>30.Şans oyunları araştırması</w:t>
      </w:r>
      <w:r w:rsidRPr="00442C7A">
        <w:rPr>
          <w:b/>
          <w:color w:val="000000"/>
        </w:rPr>
        <w:br/>
        <w:t>31.Müzik,satranç ve spordaki matematik-mantıgın karşılaştırılması</w:t>
      </w:r>
    </w:p>
    <w:p w:rsidR="00717971" w:rsidRPr="00442C7A" w:rsidRDefault="00717971" w:rsidP="00736DFE">
      <w:pPr>
        <w:tabs>
          <w:tab w:val="left" w:pos="4508"/>
        </w:tabs>
        <w:rPr>
          <w:b/>
          <w:color w:val="000000"/>
        </w:rPr>
      </w:pPr>
      <w:r w:rsidRPr="00442C7A">
        <w:rPr>
          <w:b/>
          <w:color w:val="000000"/>
        </w:rPr>
        <w:t>SOSYAL BİLGİLER DERSİ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1.Örnek Fotoğraflar. (Atatürk’ün yapmış olduğu inkılâplardan üç tanesi seçilecek. Bu inkılâplarla ilgili eski ve yeni oluşumları gösteren, karşılaştıran resim, yazı çalışması yapılacak.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2.Yozgat’ı kapsayan poster harita çizimi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3.Yöremizde bulunan tarihi bir eserin fotoğraflarının çekilerek poster oluşturulması,bilgilerin rapor halinde sunulması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4.İlimizi konu edinen Spor,Güncel Haber,Ekonomi,Hava Durumu sayfalarını içeren aylık bir gazetenin çıkarılması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5.Karton üzerine oturduğumuz mahallenin krokisinin çizilmesi ve mahalle muhtarıyla mahalle hakkında bilgilendirici röportaj hazırlanması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6.Sivil savunma müdürüyle ilçemizin deprem bölgesinde olması nedeniyle olası büyük bir depremin sonuçlarını hafifletme konusunu baz alan ropörtaj yapılması,rapor halinde sunulması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 xml:space="preserve">7.Çocuk Hakları 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8.Türkiye haritası ve bölgelerin coğrafi özellikleri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9.Türkiye haritasından yap boz yapımı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10.Ben de üretiyorum ( Dörder kişilik gruplar)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11.Teknolojik gelişim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12.Kolaylaşan İşler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13.Hayatlarını öğreniyorum (Grup)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14.Bayrağımız</w:t>
      </w:r>
    </w:p>
    <w:p w:rsidR="00717971" w:rsidRPr="00442C7A" w:rsidRDefault="00717971" w:rsidP="00736DFE">
      <w:pPr>
        <w:ind w:firstLine="16"/>
        <w:rPr>
          <w:b/>
          <w:color w:val="000000"/>
        </w:rPr>
      </w:pPr>
      <w:r w:rsidRPr="00442C7A">
        <w:rPr>
          <w:b/>
          <w:color w:val="000000"/>
        </w:rPr>
        <w:t xml:space="preserve">15.Yaşadığımız yerde sorun olarak gördüğümüz bir durumun çözümüne yönelik,yerel yönetim birimlerini harekete geçirmek amacıyla kamuoyu oluşturmak.) </w:t>
      </w:r>
      <w:r w:rsidRPr="00442C7A">
        <w:rPr>
          <w:b/>
          <w:color w:val="000000"/>
        </w:rPr>
        <w:br/>
        <w:t>16.Okulumuz ve yakın çevresinin krokisini değişik materyaller kullanarak hazırlayınız.</w:t>
      </w:r>
    </w:p>
    <w:p w:rsidR="00717971" w:rsidRPr="00442C7A" w:rsidRDefault="00717971" w:rsidP="00736DFE">
      <w:pPr>
        <w:ind w:firstLine="16"/>
        <w:rPr>
          <w:b/>
          <w:color w:val="000000"/>
        </w:rPr>
      </w:pPr>
      <w:r w:rsidRPr="00442C7A">
        <w:rPr>
          <w:b/>
          <w:color w:val="000000"/>
        </w:rPr>
        <w:t>17.Yaşadığımız yerin tarihi,kültürel özellikleri,gelenek göreneklerini,oyun,müzik ve yemeklerini konu alan proje çalışması</w:t>
      </w:r>
    </w:p>
    <w:p w:rsidR="00717971" w:rsidRPr="00442C7A" w:rsidRDefault="00717971" w:rsidP="00736DFE">
      <w:pPr>
        <w:tabs>
          <w:tab w:val="left" w:pos="4508"/>
        </w:tabs>
        <w:rPr>
          <w:b/>
          <w:color w:val="000000"/>
        </w:rPr>
      </w:pPr>
      <w:r w:rsidRPr="00442C7A">
        <w:rPr>
          <w:b/>
          <w:color w:val="000000"/>
        </w:rPr>
        <w:t>GÖRSEL SANATLAR DERSİ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1.Kirli ve Temiz çevre başlıklı iki ayrı resim oluşturun.Çalışmalarınızda dilediğiniz boya türünü kullanabilirsiniz.Resminizi hangi duygularla oluşturduğunuzu arkadaşlarınıza açıklayın.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 xml:space="preserve">2.Kültürel mirasın korunması konulu afiş çalışması. 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 xml:space="preserve">3.Çağdaş sanat akımlarının tanıtılması ve örneklendirilmesi. 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 xml:space="preserve">4.Cumhuriyet dönemi Türk resim sanatının tanıtılması. Çağdaş Türk resmi hakkında bilgi sahibi olunması. 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 xml:space="preserve">5.Güzel sanatlar dallarını tanıya bilme.(Seramik, heykel, resim, grafik, bu alanları tanıma, bilgi sahibi olma.) </w:t>
      </w:r>
    </w:p>
    <w:p w:rsidR="00717971" w:rsidRPr="00442C7A" w:rsidRDefault="00717971" w:rsidP="00736DFE">
      <w:pPr>
        <w:rPr>
          <w:b/>
          <w:color w:val="000000"/>
        </w:rPr>
      </w:pPr>
      <w:r w:rsidRPr="00442C7A">
        <w:rPr>
          <w:b/>
          <w:color w:val="000000"/>
        </w:rPr>
        <w:t>6.Farklı Sanat Dallarını bir arada kullanarak özgün çalışmalar yapmak, heykel, resim, grafik, bu alanlardan iki yada birkaç alan etkinlikler birleştirerek üç boyutlu özgün işler çıkartabilmek.</w:t>
      </w:r>
    </w:p>
    <w:p w:rsidR="00717971" w:rsidRPr="00442C7A" w:rsidRDefault="00717971" w:rsidP="00736DFE">
      <w:pPr>
        <w:rPr>
          <w:color w:val="000000"/>
        </w:rPr>
      </w:pPr>
      <w:r w:rsidRPr="00442C7A">
        <w:rPr>
          <w:b/>
          <w:color w:val="000000"/>
        </w:rPr>
        <w:t xml:space="preserve"> 7.Kirli ve Temiz çevre başlıklı iki ayrı resim oluşturun.Çalışmalarınızda dilediğiniz boya türünü kullanabilirsiniz.Resminizi hangi duygularla oluşturduğunuzu arkadaşlarınıza açıklayın.</w:t>
      </w:r>
    </w:p>
    <w:p w:rsidR="00717971" w:rsidRPr="00442C7A" w:rsidRDefault="00717971" w:rsidP="00442C7A">
      <w:hyperlink r:id="rId4" w:history="1">
        <w:r w:rsidRPr="00442C7A">
          <w:rPr>
            <w:rStyle w:val="Hyperlink"/>
          </w:rPr>
          <w:t>www.sorubak.com</w:t>
        </w:r>
      </w:hyperlink>
      <w:r w:rsidRPr="00442C7A">
        <w:t xml:space="preserve"> </w:t>
      </w:r>
    </w:p>
    <w:p w:rsidR="00717971" w:rsidRPr="00442C7A" w:rsidRDefault="00717971"/>
    <w:sectPr w:rsidR="00717971" w:rsidRPr="00442C7A" w:rsidSect="00A320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6DFE"/>
    <w:rsid w:val="00442C7A"/>
    <w:rsid w:val="00717971"/>
    <w:rsid w:val="00736DFE"/>
    <w:rsid w:val="009C17C7"/>
    <w:rsid w:val="00A320F5"/>
    <w:rsid w:val="00C76DE8"/>
    <w:rsid w:val="00C93095"/>
    <w:rsid w:val="00CA6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DF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736DFE"/>
    <w:pPr>
      <w:jc w:val="both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36DFE"/>
    <w:rPr>
      <w:rFonts w:ascii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736DFE"/>
    <w:pPr>
      <w:spacing w:before="100" w:beforeAutospacing="1" w:after="100" w:afterAutospacing="1"/>
      <w:ind w:firstLine="17"/>
    </w:pPr>
  </w:style>
  <w:style w:type="character" w:customStyle="1" w:styleId="Stil14nk">
    <w:name w:val="Stil 14 nk"/>
    <w:basedOn w:val="DefaultParagraphFont"/>
    <w:uiPriority w:val="99"/>
    <w:rsid w:val="00736DFE"/>
    <w:rPr>
      <w:rFonts w:cs="Times New Roman"/>
      <w:sz w:val="28"/>
    </w:rPr>
  </w:style>
  <w:style w:type="character" w:styleId="Hyperlink">
    <w:name w:val="Hyperlink"/>
    <w:basedOn w:val="DefaultParagraphFont"/>
    <w:uiPriority w:val="99"/>
    <w:rsid w:val="00442C7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49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9</Pages>
  <Words>3380</Words>
  <Characters>19267</Characters>
  <Application>Microsoft Office Outlook</Application>
  <DocSecurity>0</DocSecurity>
  <Lines>0</Lines>
  <Paragraphs>0</Paragraphs>
  <ScaleCrop>false</ScaleCrop>
  <Company>ncy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EMİN</dc:creator>
  <cp:keywords/>
  <dc:description/>
  <cp:lastModifiedBy>edanur</cp:lastModifiedBy>
  <cp:revision>2</cp:revision>
  <dcterms:created xsi:type="dcterms:W3CDTF">2010-10-10T09:45:00Z</dcterms:created>
  <dcterms:modified xsi:type="dcterms:W3CDTF">2010-11-07T18:20:00Z</dcterms:modified>
</cp:coreProperties>
</file>